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6E01A1">
        <w:rPr>
          <w:rFonts w:eastAsia="Arial"/>
          <w:b/>
          <w:kern w:val="3"/>
          <w:sz w:val="24"/>
          <w:szCs w:val="24"/>
          <w:lang w:eastAsia="zh-CN"/>
        </w:rPr>
        <w:t>Победы, д. 1/23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E01A1" w:rsidRDefault="0010435B" w:rsidP="006E01A1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D4695" w:rsidRPr="007D469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E01A1" w:rsidRPr="006E01A1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E01A1" w:rsidRPr="006E01A1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6E01A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6E01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178 </w:t>
      </w:r>
      <w:r w:rsidR="006E01A1" w:rsidRPr="006E01A1">
        <w:rPr>
          <w:b/>
          <w:bCs/>
          <w:color w:val="000000"/>
          <w:kern w:val="3"/>
          <w:sz w:val="24"/>
          <w:szCs w:val="24"/>
          <w:lang w:eastAsia="zh-CN" w:bidi="hi-IN"/>
        </w:rPr>
        <w:t>450,83</w:t>
      </w:r>
      <w:r w:rsidR="006E01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E01A1" w:rsidRPr="006E01A1">
        <w:rPr>
          <w:b/>
          <w:bCs/>
          <w:color w:val="000000"/>
          <w:kern w:val="3"/>
          <w:sz w:val="24"/>
          <w:szCs w:val="24"/>
          <w:lang w:eastAsia="zh-CN" w:bidi="hi-IN"/>
        </w:rPr>
        <w:t>73 500,00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8FC"/>
    <w:rsid w:val="006E01A1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4695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464F8-4FDB-4BDE-8173-48CB76D1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2024-06-18T11:39:00Z</dcterms:created>
  <dcterms:modified xsi:type="dcterms:W3CDTF">2024-07-01T07:05:00Z</dcterms:modified>
</cp:coreProperties>
</file>